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72DD6485" w14:textId="4B6E8D63" w:rsidR="007E68F6" w:rsidRDefault="007E68F6" w:rsidP="007E68F6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 xml:space="preserve">Številka: </w:t>
      </w:r>
      <w:r>
        <w:rPr>
          <w:rFonts w:cs="Arial"/>
        </w:rPr>
        <w:tab/>
        <w:t>4301-</w:t>
      </w:r>
      <w:r w:rsidR="002971AE">
        <w:rPr>
          <w:rFonts w:cs="Arial"/>
        </w:rPr>
        <w:t>00</w:t>
      </w:r>
      <w:r w:rsidR="00131D64">
        <w:rPr>
          <w:rFonts w:cs="Arial"/>
        </w:rPr>
        <w:t>38</w:t>
      </w:r>
      <w:r>
        <w:rPr>
          <w:rFonts w:cs="Arial"/>
        </w:rPr>
        <w:t>/202</w:t>
      </w:r>
      <w:r w:rsidR="007B46B5">
        <w:rPr>
          <w:rFonts w:cs="Arial"/>
        </w:rPr>
        <w:t>4</w:t>
      </w:r>
    </w:p>
    <w:p w14:paraId="326632A3" w14:textId="744EBED1" w:rsidR="007E68F6" w:rsidRDefault="007E68F6" w:rsidP="007E68F6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7B46B5">
        <w:rPr>
          <w:rFonts w:cs="Arial"/>
        </w:rPr>
        <w:t>4</w:t>
      </w:r>
      <w:r>
        <w:rPr>
          <w:rFonts w:cs="Arial"/>
        </w:rPr>
        <w:t>-</w:t>
      </w:r>
      <w:r w:rsidR="00131D64">
        <w:rPr>
          <w:rFonts w:cs="Arial"/>
        </w:rPr>
        <w:t>274</w:t>
      </w:r>
      <w:bookmarkStart w:id="0" w:name="_GoBack"/>
      <w:bookmarkEnd w:id="0"/>
      <w:r w:rsidR="0056434F">
        <w:rPr>
          <w:rFonts w:cs="Arial"/>
        </w:rPr>
        <w:t>_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24DF8643" w14:textId="50B741CC" w:rsidR="004B39D7" w:rsidRPr="00DA1A30" w:rsidRDefault="004B39D7" w:rsidP="004B39D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 xml:space="preserve">TEHNIČNA SPOSOBNOST – </w:t>
      </w:r>
      <w:r w:rsidR="00206652" w:rsidRPr="00DA1A30">
        <w:rPr>
          <w:rFonts w:ascii="Arial" w:hAnsi="Arial" w:cs="Arial"/>
          <w:b/>
        </w:rPr>
        <w:t>SKLADIŠČE</w:t>
      </w:r>
      <w:r w:rsidR="00916DB7" w:rsidRPr="00DA1A30">
        <w:rPr>
          <w:rFonts w:ascii="Arial" w:hAnsi="Arial" w:cs="Arial"/>
          <w:b/>
        </w:rPr>
        <w:t xml:space="preserve"> BLAGA</w:t>
      </w:r>
    </w:p>
    <w:p w14:paraId="5E5C6E96" w14:textId="0E2699FD" w:rsidR="00916DB7" w:rsidRPr="00DA1A30" w:rsidRDefault="00916DB7" w:rsidP="002363DF">
      <w:pPr>
        <w:spacing w:line="260" w:lineRule="atLeast"/>
        <w:jc w:val="both"/>
        <w:rPr>
          <w:rFonts w:cs="Arial"/>
        </w:rPr>
      </w:pPr>
      <w:r w:rsidRPr="00DA1A30">
        <w:rPr>
          <w:rFonts w:cs="Arial"/>
        </w:rPr>
        <w:t xml:space="preserve">Izjavljamo, da </w:t>
      </w:r>
      <w:r w:rsidR="002363DF">
        <w:rPr>
          <w:rFonts w:cs="Arial"/>
        </w:rPr>
        <w:t xml:space="preserve">je </w:t>
      </w:r>
      <w:r w:rsidRPr="00DA1A30">
        <w:rPr>
          <w:rFonts w:cs="Arial"/>
        </w:rPr>
        <w:t xml:space="preserve">skladišče, v katerem bomo zagotavljali skladiščenje in obnavljanje </w:t>
      </w:r>
      <w:r w:rsidR="002363DF">
        <w:rPr>
          <w:rFonts w:cs="Arial"/>
        </w:rPr>
        <w:t>blaga, ki je predmet tega naročila</w:t>
      </w:r>
      <w:r w:rsidRPr="00DA1A30">
        <w:rPr>
          <w:rFonts w:cs="Arial"/>
        </w:rPr>
        <w:t xml:space="preserve">, locirano na območju Republike Slovenije in je </w:t>
      </w:r>
      <w:r w:rsidR="002363DF">
        <w:rPr>
          <w:rFonts w:cs="Arial"/>
        </w:rPr>
        <w:t xml:space="preserve">oz. bo </w:t>
      </w:r>
      <w:r w:rsidRPr="00DA1A30">
        <w:rPr>
          <w:rFonts w:cs="Arial"/>
        </w:rPr>
        <w:t>ves čas</w:t>
      </w:r>
      <w:r w:rsidR="002363DF">
        <w:rPr>
          <w:rFonts w:cs="Arial"/>
        </w:rPr>
        <w:t xml:space="preserve"> trajanja pogodbe</w:t>
      </w:r>
      <w:r w:rsidRPr="00DA1A30">
        <w:rPr>
          <w:rFonts w:cs="Arial"/>
        </w:rPr>
        <w:t xml:space="preserve"> primerno za skladiščenje tovrstnega blaga.</w:t>
      </w:r>
    </w:p>
    <w:p w14:paraId="1D842DAE" w14:textId="77777777" w:rsidR="00A7320A" w:rsidRPr="00DA1A30" w:rsidRDefault="00A7320A" w:rsidP="00D57EE7">
      <w:pPr>
        <w:jc w:val="both"/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4BE9A5C4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>v osnutku pogodbe (obrazec OBR – 2.17</w:t>
      </w:r>
      <w:r w:rsidR="00344558" w:rsidRPr="00DA1A30">
        <w:rPr>
          <w:rFonts w:cs="Arial"/>
        </w:rPr>
        <w:t>.1</w:t>
      </w:r>
      <w:r w:rsidR="00206652" w:rsidRPr="00DA1A30">
        <w:rPr>
          <w:rFonts w:cs="Arial"/>
        </w:rPr>
        <w:t xml:space="preserve"> in 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5E5530B4" w:rsidR="00931B30" w:rsidRDefault="00931B30" w:rsidP="00A90BAF">
      <w:pPr>
        <w:rPr>
          <w:rFonts w:cs="Arial"/>
          <w:b/>
        </w:rPr>
      </w:pPr>
    </w:p>
    <w:p w14:paraId="053A5A50" w14:textId="2AA75846" w:rsidR="009C2E9E" w:rsidRDefault="009C2E9E" w:rsidP="00A90BAF">
      <w:pPr>
        <w:rPr>
          <w:rFonts w:cs="Arial"/>
          <w:b/>
        </w:rPr>
      </w:pPr>
    </w:p>
    <w:p w14:paraId="70F24B85" w14:textId="1A482235" w:rsidR="009C2E9E" w:rsidRDefault="009C2E9E" w:rsidP="00A90BAF">
      <w:pPr>
        <w:rPr>
          <w:rFonts w:cs="Arial"/>
          <w:b/>
        </w:rPr>
      </w:pPr>
    </w:p>
    <w:p w14:paraId="5C550C84" w14:textId="45CE05CF" w:rsidR="009C2E9E" w:rsidRDefault="009C2E9E" w:rsidP="00A90BAF">
      <w:pPr>
        <w:rPr>
          <w:rFonts w:cs="Arial"/>
          <w:b/>
        </w:rPr>
      </w:pPr>
    </w:p>
    <w:p w14:paraId="0BC1B895" w14:textId="77777777" w:rsidR="009C2E9E" w:rsidRPr="00A90BAF" w:rsidRDefault="009C2E9E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BDC4E1F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 xml:space="preserve">Podpis </w:t>
      </w:r>
      <w:r w:rsidR="007B46B5">
        <w:rPr>
          <w:rFonts w:cs="Arial"/>
        </w:rPr>
        <w:t xml:space="preserve">in žig </w:t>
      </w:r>
      <w:r>
        <w:rPr>
          <w:rFonts w:cs="Arial"/>
        </w:rPr>
        <w:t>zakonitega zastopnika</w:t>
      </w:r>
      <w:r w:rsidR="002657A7">
        <w:rPr>
          <w:rFonts w:cs="Arial"/>
        </w:rPr>
        <w:t xml:space="preserve"> 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5E50F" w14:textId="77777777" w:rsidR="00D31E42" w:rsidRDefault="00D31E42">
      <w:r>
        <w:separator/>
      </w:r>
    </w:p>
  </w:endnote>
  <w:endnote w:type="continuationSeparator" w:id="0">
    <w:p w14:paraId="3D8F7DD3" w14:textId="77777777" w:rsidR="00D31E42" w:rsidRDefault="00D31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05425" w14:textId="77777777" w:rsidR="00EF02C4" w:rsidRDefault="00EF02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0445E90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7E68F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7E68F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1FAC4DA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71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71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8FE70" w14:textId="77777777" w:rsidR="00D31E42" w:rsidRDefault="00D31E42">
      <w:r>
        <w:separator/>
      </w:r>
    </w:p>
  </w:footnote>
  <w:footnote w:type="continuationSeparator" w:id="0">
    <w:p w14:paraId="7FCF620C" w14:textId="77777777" w:rsidR="00D31E42" w:rsidRDefault="00D31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D9C74" w14:textId="77777777" w:rsidR="00EF02C4" w:rsidRDefault="00EF02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A9D29" w14:textId="77777777" w:rsidR="00EF02C4" w:rsidRDefault="00EF02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0569BF90" w:rsidR="00C0552D" w:rsidRPr="005D6367" w:rsidRDefault="005D6367" w:rsidP="004C2B0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  <w:r w:rsidR="00EF02C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+</w:t>
          </w:r>
          <w:r w:rsidR="00EF02C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71C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1D64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FB0"/>
    <w:rsid w:val="00231CFA"/>
    <w:rsid w:val="00235E41"/>
    <w:rsid w:val="002363DF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971AE"/>
    <w:rsid w:val="002976BD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2730F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10E3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D34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40E7"/>
    <w:rsid w:val="00537622"/>
    <w:rsid w:val="00541702"/>
    <w:rsid w:val="005608A6"/>
    <w:rsid w:val="0056434F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12B4"/>
    <w:rsid w:val="00794D95"/>
    <w:rsid w:val="007B46B5"/>
    <w:rsid w:val="007D302C"/>
    <w:rsid w:val="007D4174"/>
    <w:rsid w:val="007E0866"/>
    <w:rsid w:val="007E31E3"/>
    <w:rsid w:val="007E68F6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367F0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0FB6"/>
    <w:rsid w:val="009A1ABB"/>
    <w:rsid w:val="009A46DA"/>
    <w:rsid w:val="009A6579"/>
    <w:rsid w:val="009B0FC7"/>
    <w:rsid w:val="009B2092"/>
    <w:rsid w:val="009B361A"/>
    <w:rsid w:val="009B5ACC"/>
    <w:rsid w:val="009B70DE"/>
    <w:rsid w:val="009B7404"/>
    <w:rsid w:val="009C1968"/>
    <w:rsid w:val="009C29C7"/>
    <w:rsid w:val="009C2E9E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61E3"/>
    <w:rsid w:val="00B67E2C"/>
    <w:rsid w:val="00B75940"/>
    <w:rsid w:val="00B77694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1E42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50E1"/>
    <w:rsid w:val="00D77C8B"/>
    <w:rsid w:val="00D8275B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2C4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731C21-E238-4F4D-A309-E289E9EBD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55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19</cp:revision>
  <cp:lastPrinted>2023-06-15T10:19:00Z</cp:lastPrinted>
  <dcterms:created xsi:type="dcterms:W3CDTF">2023-05-09T13:19:00Z</dcterms:created>
  <dcterms:modified xsi:type="dcterms:W3CDTF">2024-07-12T07:11:00Z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